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B00E1" w14:textId="77777777" w:rsidR="001F39DC" w:rsidRPr="00725FC7" w:rsidRDefault="00174352" w:rsidP="00F04FE0">
      <w:pPr>
        <w:suppressAutoHyphens w:val="0"/>
        <w:spacing w:after="0"/>
        <w:ind w:firstLine="5103"/>
        <w:textAlignment w:val="auto"/>
        <w:rPr>
          <w:rFonts w:ascii="Times New Roman" w:eastAsia="SimSun" w:hAnsi="Times New Roman"/>
          <w:sz w:val="24"/>
          <w:szCs w:val="24"/>
        </w:rPr>
      </w:pPr>
      <w:r w:rsidRPr="00725FC7">
        <w:rPr>
          <w:rFonts w:ascii="Times New Roman" w:eastAsia="SimSun" w:hAnsi="Times New Roman" w:hint="eastAsia"/>
          <w:sz w:val="24"/>
          <w:szCs w:val="24"/>
        </w:rPr>
        <w:t>PATVIRTINTA</w:t>
      </w:r>
    </w:p>
    <w:p w14:paraId="56BD9B64" w14:textId="77777777" w:rsidR="00E61F31" w:rsidRPr="00E61F31" w:rsidRDefault="00E61F31" w:rsidP="00E61F31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E61F31">
        <w:rPr>
          <w:rFonts w:ascii="Times New Roman" w:eastAsia="SimSun" w:hAnsi="Times New Roman"/>
          <w:sz w:val="24"/>
          <w:szCs w:val="24"/>
        </w:rPr>
        <w:t>Skuodo rajono savivaldybės tarybos</w:t>
      </w:r>
    </w:p>
    <w:p w14:paraId="42FF3BA5" w14:textId="77777777" w:rsidR="00E61F31" w:rsidRPr="00E61F31" w:rsidRDefault="00E61F31" w:rsidP="00E61F31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E61F31">
        <w:rPr>
          <w:rFonts w:ascii="Times New Roman" w:eastAsia="SimSun" w:hAnsi="Times New Roman"/>
          <w:sz w:val="24"/>
          <w:szCs w:val="24"/>
        </w:rPr>
        <w:t>2026 m. vasario 26 d. sprendimu Nr. T9-36</w:t>
      </w:r>
    </w:p>
    <w:p w14:paraId="54A00D7F" w14:textId="77777777" w:rsidR="00E61F31" w:rsidRPr="00E61F31" w:rsidRDefault="00E61F31" w:rsidP="00E61F31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E61F31">
        <w:rPr>
          <w:rFonts w:ascii="Times New Roman" w:eastAsia="SimSun" w:hAnsi="Times New Roman"/>
          <w:sz w:val="24"/>
          <w:szCs w:val="24"/>
        </w:rPr>
        <w:t>(Skuodo rajono savivaldybės tarybos</w:t>
      </w:r>
    </w:p>
    <w:p w14:paraId="1B3291D6" w14:textId="618B7952" w:rsidR="00E61F31" w:rsidRPr="00E61F31" w:rsidRDefault="00E61F31" w:rsidP="00E61F31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E61F31">
        <w:rPr>
          <w:rFonts w:ascii="Times New Roman" w:eastAsia="SimSun" w:hAnsi="Times New Roman"/>
          <w:sz w:val="24"/>
          <w:szCs w:val="24"/>
        </w:rPr>
        <w:t>2026 m. rugpjūčio    d. sprendimo Nr. T</w:t>
      </w:r>
      <w:r w:rsidR="00447315">
        <w:rPr>
          <w:rFonts w:ascii="Times New Roman" w:eastAsia="SimSun" w:hAnsi="Times New Roman"/>
          <w:sz w:val="24"/>
          <w:szCs w:val="24"/>
        </w:rPr>
        <w:t>9</w:t>
      </w:r>
      <w:r w:rsidRPr="00E61F31">
        <w:rPr>
          <w:rFonts w:ascii="Times New Roman" w:eastAsia="SimSun" w:hAnsi="Times New Roman"/>
          <w:sz w:val="24"/>
          <w:szCs w:val="24"/>
        </w:rPr>
        <w:t>-</w:t>
      </w:r>
    </w:p>
    <w:p w14:paraId="7E118A44" w14:textId="77777777" w:rsidR="00E61F31" w:rsidRPr="00E61F31" w:rsidRDefault="00E61F31" w:rsidP="00E61F31">
      <w:pPr>
        <w:suppressAutoHyphens w:val="0"/>
        <w:spacing w:after="0"/>
        <w:ind w:firstLine="5103"/>
        <w:jc w:val="both"/>
        <w:textAlignment w:val="auto"/>
        <w:rPr>
          <w:rFonts w:ascii="Times New Roman" w:eastAsia="SimSun" w:hAnsi="Times New Roman"/>
          <w:sz w:val="24"/>
          <w:szCs w:val="24"/>
        </w:rPr>
      </w:pPr>
      <w:r w:rsidRPr="00E61F31">
        <w:rPr>
          <w:rFonts w:ascii="Times New Roman" w:eastAsia="SimSun" w:hAnsi="Times New Roman"/>
          <w:sz w:val="24"/>
          <w:szCs w:val="24"/>
        </w:rPr>
        <w:t>redakcija)</w:t>
      </w:r>
    </w:p>
    <w:p w14:paraId="01F25682" w14:textId="77777777" w:rsidR="001F39DC" w:rsidRDefault="001F39DC" w:rsidP="007758F0">
      <w:pPr>
        <w:suppressAutoHyphens w:val="0"/>
        <w:spacing w:after="0"/>
        <w:jc w:val="both"/>
        <w:textAlignment w:val="auto"/>
        <w:rPr>
          <w:rFonts w:ascii="Palemonas" w:eastAsia="SimSun" w:hAnsi="Palemonas"/>
          <w:sz w:val="24"/>
          <w:szCs w:val="24"/>
        </w:rPr>
      </w:pPr>
    </w:p>
    <w:p w14:paraId="48ED59D2" w14:textId="77777777" w:rsidR="000E476F" w:rsidRDefault="000E476F" w:rsidP="00F04FE0">
      <w:pPr>
        <w:suppressAutoHyphens w:val="0"/>
        <w:spacing w:after="0"/>
        <w:ind w:firstLine="5103"/>
        <w:jc w:val="both"/>
        <w:textAlignment w:val="auto"/>
        <w:rPr>
          <w:rFonts w:ascii="Palemonas" w:eastAsia="SimSun" w:hAnsi="Palemonas" w:hint="eastAsia"/>
          <w:sz w:val="24"/>
          <w:szCs w:val="24"/>
        </w:rPr>
      </w:pPr>
    </w:p>
    <w:p w14:paraId="549BA7A7" w14:textId="77777777" w:rsidR="001F39DC" w:rsidRPr="00A4079F" w:rsidRDefault="00174352" w:rsidP="00F04FE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SKUODO RAJONO SAVIVALDYBĖS VIETINĖS REIKŠMĖS KELIŲ OBJEKTŲ FINANSAVIMO 202</w:t>
      </w:r>
      <w:r w:rsidR="00426F4F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 w:rsidR="00426F4F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 xml:space="preserve"> METŲ </w:t>
      </w:r>
      <w:r w:rsidR="00A4079F" w:rsidRPr="00A4079F">
        <w:rPr>
          <w:rFonts w:ascii="Times New Roman" w:hAnsi="Times New Roman"/>
          <w:b/>
          <w:bCs/>
          <w:sz w:val="24"/>
          <w:szCs w:val="24"/>
        </w:rPr>
        <w:t>PRIORITETINĖ EILĖ</w:t>
      </w:r>
    </w:p>
    <w:p w14:paraId="727BA4C1" w14:textId="77777777" w:rsidR="001F39DC" w:rsidRDefault="001F39DC" w:rsidP="00F04FE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6378"/>
        <w:gridCol w:w="1418"/>
        <w:gridCol w:w="1561"/>
      </w:tblGrid>
      <w:tr w:rsidR="007758F0" w14:paraId="3A75F808" w14:textId="77777777" w:rsidTr="007758F0">
        <w:trPr>
          <w:trHeight w:val="620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8052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752C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Kelio ar gatvės pavadinimas, numeris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F959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Statybos rūšis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6F12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Finansavimo šaltinis</w:t>
            </w:r>
          </w:p>
        </w:tc>
      </w:tr>
      <w:tr w:rsidR="007758F0" w14:paraId="7FC3404D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2A5D" w14:textId="77777777" w:rsidR="007758F0" w:rsidRDefault="007758F0" w:rsidP="009D6625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1B5D" w14:textId="77777777" w:rsidR="007758F0" w:rsidRPr="00B20E56" w:rsidRDefault="007758F0" w:rsidP="009D6625">
            <w:pPr>
              <w:spacing w:befor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E56">
              <w:rPr>
                <w:rFonts w:ascii="Times New Roman" w:hAnsi="Times New Roman"/>
                <w:b/>
                <w:bCs/>
                <w:sz w:val="24"/>
                <w:szCs w:val="24"/>
              </w:rPr>
              <w:t>2026 METAI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6FA4" w14:textId="77777777" w:rsidR="007758F0" w:rsidRPr="00B20E56" w:rsidRDefault="007758F0" w:rsidP="009D6625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AA89" w14:textId="77777777" w:rsidR="007758F0" w:rsidRPr="00B20E56" w:rsidRDefault="007758F0" w:rsidP="009D6625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8F0" w14:paraId="266A641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6D7F7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DA4C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Skuodo miesto Mosėdžio gatvė Nr. SM-38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7EF6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7125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KPPP/SB/</w:t>
            </w:r>
          </w:p>
          <w:p w14:paraId="267660C0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EU*</w:t>
            </w:r>
          </w:p>
        </w:tc>
      </w:tr>
      <w:tr w:rsidR="007758F0" w14:paraId="68AF0D2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A4FD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678F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Ylakių seniūnijos 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Erkšvos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kelias nuo kelio Nr. 3702 Nausėdai–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 iki kelio Nr. 3703 Ylakiai–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Šatės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Nr. YL-15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DB722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798E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5795B84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B54F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5704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Skuodo seniūnijos Pakalniškių k. kelias (nuo 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Trūbakių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kelio iki kelio Mažeikiai–Skuodas, Liepų gatvė) Nr. SK-42/ SK-72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FA96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26EF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D95D7C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B5BE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E4E2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Aleksandrijos seniūnijos kelias Daujotai–</w:t>
            </w:r>
            <w:proofErr w:type="spellStart"/>
            <w:r w:rsidRPr="00BA0864">
              <w:rPr>
                <w:rFonts w:ascii="Times New Roman" w:hAnsi="Times New Roman"/>
                <w:sz w:val="24"/>
                <w:szCs w:val="24"/>
              </w:rPr>
              <w:t>Jedžiotai</w:t>
            </w:r>
            <w:proofErr w:type="spellEnd"/>
            <w:r w:rsidRPr="00BA0864">
              <w:rPr>
                <w:rFonts w:ascii="Times New Roman" w:hAnsi="Times New Roman"/>
                <w:sz w:val="24"/>
                <w:szCs w:val="24"/>
              </w:rPr>
              <w:t xml:space="preserve"> Nr. AL-30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880C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F4F2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989BEB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F4D7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A623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>Barstyčių seniūnijos Barstyčių gyvenvietės Saulėtekio gatvė Nr. BA-62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51DF" w14:textId="77777777" w:rsidR="007758F0" w:rsidRPr="00BA0864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864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CAF3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019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46B100E9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7439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8AC6F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Skuodo miesto Mokyklos g. Nr. SM-36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16BB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003E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KPPP/SB/</w:t>
            </w:r>
          </w:p>
          <w:p w14:paraId="64630B2F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EU</w:t>
            </w:r>
          </w:p>
        </w:tc>
      </w:tr>
      <w:tr w:rsidR="007758F0" w14:paraId="7C21F16D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C7A2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554A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gyvenvietės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Šatos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gatvė Nr. ŠA-39-Š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BDA4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1A89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1F177131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E5DF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A7ED8" w14:textId="77777777" w:rsidR="007758F0" w:rsidRPr="00061F8E" w:rsidRDefault="007758F0" w:rsidP="009D6625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061F8E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Skuodo miesto Vaižganto g. Nr. SM-66 (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n</w:t>
            </w:r>
            <w:r w:rsidRPr="00061F8E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uo Dariaus ir Girėno g. iki Janonio g.)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0EE5A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A9EB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CD76A2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2FF4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8498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Ylakių seniūnijos Ylakių miestelio Liepų gatvė Nr. YLY-11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BD11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2D23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56BF37D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F930F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9844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Notėnų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Šliktinės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k. Vingio gatvė Nr. NO-51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33F40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25DB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C639B6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5766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8AF1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 Barstyčių seniūnijos Barstyčių gyvenvietės Žalioji gatvė Nr. BA-64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23CE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7C7D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A5ADA8E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B002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24A7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Ylakių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Vižančių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kaimo Liepų gatvė Nr. YL</w:t>
            </w: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061F8E">
              <w:rPr>
                <w:rFonts w:ascii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F209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152B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FEB0F9C" w14:textId="77777777" w:rsidTr="007758F0">
        <w:trPr>
          <w:trHeight w:val="432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3B73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77A8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Skuodo miesto Algirdo gatvė Nr. SM-2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32971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C3D9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6065F04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29ADB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A378" w14:textId="77777777" w:rsidR="007758F0" w:rsidRPr="007758F0" w:rsidRDefault="007758F0" w:rsidP="009D6625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7758F0">
              <w:rPr>
                <w:rFonts w:ascii="Times New Roman" w:hAnsi="Times New Roman"/>
                <w:sz w:val="24"/>
                <w:szCs w:val="24"/>
                <w:lang w:eastAsia="lt-LT"/>
              </w:rPr>
              <w:t>Aleksandrijos seniūnijos kelias nuo kelio Skuodas–Barstyčiai iki Apuolės mokyklos (Mokyklos gatvė) Nr. AL-60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F941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58F0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8F11B" w14:textId="77777777" w:rsidR="007758F0" w:rsidRPr="00545F7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17B746F1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FDDD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2BFDA" w14:textId="77777777" w:rsidR="007758F0" w:rsidRPr="007758F0" w:rsidRDefault="007758F0" w:rsidP="009D6625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7758F0">
              <w:rPr>
                <w:rFonts w:ascii="Times New Roman" w:hAnsi="Times New Roman"/>
                <w:sz w:val="24"/>
                <w:szCs w:val="24"/>
                <w:lang w:eastAsia="lt-LT"/>
              </w:rPr>
              <w:t>Aleksandrijos seniūnijos kelias nuo kelio Skuodas–Barstyčiai  iki Juknaičių  k. Užupio gatvės Nr. AL-46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713B7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58F0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C47B2" w14:textId="77777777" w:rsidR="007758F0" w:rsidRPr="00545F7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8484BC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45C5" w14:textId="77777777" w:rsidR="007758F0" w:rsidRPr="00A730F4" w:rsidRDefault="007758F0" w:rsidP="009D6625">
            <w:pPr>
              <w:spacing w:before="240" w:after="0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7593" w14:textId="77777777" w:rsidR="007758F0" w:rsidRPr="00A730F4" w:rsidRDefault="007758F0" w:rsidP="009D6625">
            <w:pPr>
              <w:spacing w:befor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0F4">
              <w:rPr>
                <w:rFonts w:ascii="Times New Roman" w:hAnsi="Times New Roman"/>
                <w:b/>
                <w:bCs/>
                <w:sz w:val="24"/>
                <w:szCs w:val="24"/>
              </w:rPr>
              <w:t>2027 METAI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6E87" w14:textId="77777777" w:rsidR="007758F0" w:rsidRPr="00061F8E" w:rsidRDefault="007758F0" w:rsidP="009D6625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20FD" w14:textId="77777777" w:rsidR="007758F0" w:rsidRPr="00061F8E" w:rsidRDefault="007758F0" w:rsidP="009D6625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8F0" w14:paraId="2E4DABB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B7CE" w14:textId="77777777" w:rsidR="007758F0" w:rsidRPr="00A730F4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419C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58F0">
              <w:rPr>
                <w:rFonts w:ascii="Times New Roman" w:hAnsi="Times New Roman"/>
                <w:sz w:val="24"/>
                <w:szCs w:val="24"/>
              </w:rPr>
              <w:t>Lenkimų seniūnijos Lenkimų mstl. Menkinės gatvė Nr. LE-57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0ED78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2C85F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22D432A0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09491" w14:textId="77777777" w:rsidR="007758F0" w:rsidRPr="00A730F4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74C4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58F0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Mosėdžio seniūnijos kelias Tėveliai–</w:t>
            </w:r>
            <w:proofErr w:type="spellStart"/>
            <w:r w:rsidRPr="007758F0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Ersla</w:t>
            </w:r>
            <w:proofErr w:type="spellEnd"/>
            <w:r w:rsidRPr="007758F0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 xml:space="preserve">  (nuo kelio Mosėdis–Skuodas iki Skuodo seniūnijos ribos) Nr. MO-38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40DE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714C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60B4393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6D893" w14:textId="77777777" w:rsidR="007758F0" w:rsidRPr="00A730F4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5EF0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58F0">
              <w:rPr>
                <w:rFonts w:ascii="Times New Roman" w:hAnsi="Times New Roman"/>
                <w:sz w:val="24"/>
                <w:szCs w:val="24"/>
              </w:rPr>
              <w:t>Notėnų</w:t>
            </w:r>
            <w:proofErr w:type="spellEnd"/>
            <w:r w:rsidRPr="007758F0">
              <w:rPr>
                <w:rFonts w:ascii="Times New Roman" w:hAnsi="Times New Roman"/>
                <w:sz w:val="24"/>
                <w:szCs w:val="24"/>
              </w:rPr>
              <w:t xml:space="preserve"> seniūnijos </w:t>
            </w:r>
            <w:proofErr w:type="spellStart"/>
            <w:r w:rsidRPr="007758F0">
              <w:rPr>
                <w:rFonts w:ascii="Times New Roman" w:hAnsi="Times New Roman"/>
                <w:sz w:val="24"/>
                <w:szCs w:val="24"/>
              </w:rPr>
              <w:t>Šliktinės</w:t>
            </w:r>
            <w:proofErr w:type="spellEnd"/>
            <w:r w:rsidRPr="007758F0">
              <w:rPr>
                <w:rFonts w:ascii="Times New Roman" w:hAnsi="Times New Roman"/>
                <w:sz w:val="24"/>
                <w:szCs w:val="24"/>
              </w:rPr>
              <w:t xml:space="preserve"> kaimo Liepų gatvė Nr. NO-28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9E75F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D43F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C6D40F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0C5B" w14:textId="77777777" w:rsidR="007758F0" w:rsidRPr="00A730F4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AF84B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58F0">
              <w:rPr>
                <w:rFonts w:ascii="Times New Roman" w:hAnsi="Times New Roman"/>
                <w:sz w:val="24"/>
                <w:szCs w:val="24"/>
              </w:rPr>
              <w:t xml:space="preserve">Skuodo seniūnijos </w:t>
            </w:r>
            <w:proofErr w:type="spellStart"/>
            <w:r w:rsidRPr="007758F0">
              <w:rPr>
                <w:rFonts w:ascii="Times New Roman" w:hAnsi="Times New Roman"/>
                <w:sz w:val="24"/>
                <w:szCs w:val="24"/>
              </w:rPr>
              <w:t>Kulų</w:t>
            </w:r>
            <w:proofErr w:type="spellEnd"/>
            <w:r w:rsidRPr="007758F0">
              <w:rPr>
                <w:rFonts w:ascii="Times New Roman" w:hAnsi="Times New Roman"/>
                <w:sz w:val="24"/>
                <w:szCs w:val="24"/>
              </w:rPr>
              <w:t xml:space="preserve"> I k. Ąžuolų gatvė Nr. SK-68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2B2F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9B763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161D3A0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CC3A" w14:textId="77777777" w:rsidR="007758F0" w:rsidRPr="003B2DE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AE40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758F0">
              <w:rPr>
                <w:rFonts w:ascii="Times New Roman" w:hAnsi="Times New Roman"/>
                <w:sz w:val="24"/>
                <w:szCs w:val="24"/>
              </w:rPr>
              <w:t>Ylakių seniūnijos Aerodromo kelias Nr. YL-05 nuo kelio Nr. 3703 Ylakiai–</w:t>
            </w:r>
            <w:proofErr w:type="spellStart"/>
            <w:r w:rsidRPr="007758F0">
              <w:rPr>
                <w:rFonts w:ascii="Times New Roman" w:hAnsi="Times New Roman"/>
                <w:sz w:val="24"/>
                <w:szCs w:val="24"/>
              </w:rPr>
              <w:t>Šatės</w:t>
            </w:r>
            <w:proofErr w:type="spellEnd"/>
            <w:r w:rsidRPr="007758F0">
              <w:rPr>
                <w:rFonts w:ascii="Times New Roman" w:hAnsi="Times New Roman"/>
                <w:sz w:val="24"/>
                <w:szCs w:val="24"/>
              </w:rPr>
              <w:t xml:space="preserve"> pro aerodromą iki kelio Nr. YL-104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BDA5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Kapitalinias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281A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44BA4D2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C414" w14:textId="77777777" w:rsidR="007758F0" w:rsidRPr="003B2DE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338B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58F0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Skuodo miesto Pergalės g. Nr. SM-44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3424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46BF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F7FC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B1C82BE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E7309" w14:textId="77777777" w:rsidR="007758F0" w:rsidRPr="003B2DE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FE02" w14:textId="77777777" w:rsidR="007758F0" w:rsidRPr="007758F0" w:rsidRDefault="007758F0" w:rsidP="009D6625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proofErr w:type="spellStart"/>
            <w:r w:rsidRPr="007758F0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Puodkalių</w:t>
            </w:r>
            <w:proofErr w:type="spellEnd"/>
            <w:r w:rsidRPr="007758F0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 xml:space="preserve"> k. Piliakalnio g. atšaka</w:t>
            </w:r>
          </w:p>
          <w:p w14:paraId="51C04F1E" w14:textId="77777777" w:rsidR="007758F0" w:rsidRP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58F0"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privažiavimas prie Nr. 17 (SKPu-72)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1B2C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48B1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210E3D7A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A811" w14:textId="77777777" w:rsidR="007758F0" w:rsidRPr="003B2DE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3D29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Aleksandrijos seniūnijos Aleksandrijos gyvenvietės S. Daukanto gatvė Nr. AL-50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3573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314E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06E279D1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45BF" w14:textId="77777777" w:rsidR="007758F0" w:rsidRPr="003B2DE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86EF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 xml:space="preserve">Skuodo miesto Šatrijos gatvė </w:t>
            </w:r>
          </w:p>
          <w:p w14:paraId="53A62A6E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Nr. SM-59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B33A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75D1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15AC1E15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04D1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11D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Barstyčių seniūnijos kelias Nr. BA-37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Puokės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kaimas–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Končaičių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kaimas (kelias nuo sodybos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Baršių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g. Nr. 48 iki kelio Barstyčiai–Seda)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B18C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23CC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6995C70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BE5C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81C6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Mosėdžio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Mikulčių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gyvenvietės kelias Nr. MO-22 (pro J.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Pušinsko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sodybą nuo kelio Mosėdis–Lenkimai  į laukus) (Pievų gatvė)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652B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5ED1B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26A8B01B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17F0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2057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Skuodo miesto Apuolės gatvė Nr. SM-1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E6E64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DC26E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499C545D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D3DA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1615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 xml:space="preserve">Mosėdžio seniūnijos kelias Nr. MO-25 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Mikulčiai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Kusai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(nuo kelio Mosėdis</w:t>
            </w:r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r w:rsidRPr="00061F8E">
              <w:rPr>
                <w:rFonts w:ascii="Times New Roman" w:hAnsi="Times New Roman"/>
                <w:sz w:val="24"/>
                <w:szCs w:val="24"/>
              </w:rPr>
              <w:t xml:space="preserve">Lenkimai iki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Kusų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kaimo kelio)(Beržų gatvė)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ECD5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92FA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1C000B6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D61EF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2C1C0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Prialgavos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Paupio gatvė Nr. NO-30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FB7DD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A6AC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226D3D30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05B8" w14:textId="77777777" w:rsidR="007758F0" w:rsidRPr="003B2DE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507D" w14:textId="77777777" w:rsidR="007758F0" w:rsidRPr="00061F8E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seniūnijos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Prialgavos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Bartuvos</w:t>
            </w:r>
          </w:p>
          <w:p w14:paraId="14B6B3CA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  <w:lang w:eastAsia="lt-LT"/>
              </w:rPr>
              <w:t>g.–senkapiai Nr. NO-35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C00D5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CAEA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9FCD674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2D88" w14:textId="77777777" w:rsidR="007758F0" w:rsidRPr="003B2DE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A51B" w14:textId="77777777" w:rsidR="007758F0" w:rsidRPr="00061F8E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Skuodo miesto Krantinės gatvė Nr. SM-23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C976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86BD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A56208E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F928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4547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Šačių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seniūnijos kelias 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Ersla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(Beržų gatvė) Nr. ŠA-22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89526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C345" w14:textId="77777777" w:rsidR="007758F0" w:rsidRPr="00061F8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2337F33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D667" w14:textId="77777777" w:rsidR="007758F0" w:rsidRPr="00B20E56" w:rsidRDefault="007758F0" w:rsidP="007758F0">
            <w:pPr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2023" w14:textId="77777777" w:rsidR="007758F0" w:rsidRPr="00B20E56" w:rsidRDefault="007758F0" w:rsidP="009D6625">
            <w:pPr>
              <w:tabs>
                <w:tab w:val="left" w:pos="63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 xml:space="preserve">Mosėdžio seniūnijos kelias į 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</w:rPr>
              <w:t>Tauzų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</w:rPr>
              <w:t xml:space="preserve"> kaimą (nuo plento iki kelio Nr. MO-42) Nr. MO-41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95B7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A4D65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116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68809D0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1817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AEA0B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Mosėdžio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E56">
              <w:rPr>
                <w:rFonts w:ascii="Times New Roman" w:hAnsi="Times New Roman"/>
                <w:sz w:val="24"/>
                <w:szCs w:val="24"/>
              </w:rPr>
              <w:t xml:space="preserve">seniūnijos  kelias per 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</w:rPr>
              <w:t>Tauzų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</w:rPr>
              <w:t xml:space="preserve"> kaimą (nuo plento Skuodas–Plungė iki kelio Nr.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E56">
              <w:rPr>
                <w:rFonts w:ascii="Times New Roman" w:hAnsi="Times New Roman"/>
                <w:sz w:val="24"/>
                <w:szCs w:val="24"/>
              </w:rPr>
              <w:t>MO-23) Nr.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E56">
              <w:rPr>
                <w:rFonts w:ascii="Times New Roman" w:hAnsi="Times New Roman"/>
                <w:sz w:val="24"/>
                <w:szCs w:val="24"/>
              </w:rPr>
              <w:t>MO-42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90F9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664A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116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2E2F506E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D3DBE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58F1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Lenkimų seniūnijos kelias Lenkimai–</w:t>
            </w:r>
            <w:proofErr w:type="spellStart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Rievos</w:t>
            </w:r>
            <w:proofErr w:type="spellEnd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k.  (nuo </w:t>
            </w:r>
            <w:proofErr w:type="spellStart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Lugnų</w:t>
            </w:r>
            <w:proofErr w:type="spellEnd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gatvės iki </w:t>
            </w:r>
            <w:proofErr w:type="spellStart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Rievos</w:t>
            </w:r>
            <w:proofErr w:type="spellEnd"/>
            <w:r w:rsidRPr="0020287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gatvės) Nr. LE-09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1B39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3558" w14:textId="77777777" w:rsidR="007758F0" w:rsidRPr="0038511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7BBD49F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4F2B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2234" w14:textId="77777777" w:rsidR="007758F0" w:rsidRPr="00A27B8C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7B8C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Aleksandrijos seniūnijos </w:t>
            </w:r>
            <w:r w:rsidRPr="00A27B8C">
              <w:rPr>
                <w:rFonts w:ascii="Times New Roman" w:hAnsi="Times New Roman"/>
                <w:sz w:val="24"/>
                <w:szCs w:val="24"/>
              </w:rPr>
              <w:t>Apuolės k. Piliakalnio gatvė Nr. AL-69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E8DB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C35E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0A321BAA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D21E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BA91" w14:textId="77777777" w:rsidR="007758F0" w:rsidRPr="00A27B8C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7B8C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Aleksandrijos seniūnijos </w:t>
            </w:r>
            <w:r w:rsidRPr="00A27B8C">
              <w:rPr>
                <w:rFonts w:ascii="Times New Roman" w:hAnsi="Times New Roman"/>
                <w:sz w:val="24"/>
                <w:szCs w:val="24"/>
              </w:rPr>
              <w:t>Apuolės k. Mažoji gatvė Nr. AL-63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1549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455F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1D8BB5E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C0D8B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5D98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 xml:space="preserve">M.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Rūšupių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 xml:space="preserve"> k. Skuodo g. (SK-37)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70BA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679D" w14:textId="77777777" w:rsidR="007758F0" w:rsidRPr="00605D5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6B59FCA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E7F1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4CDCA" w14:textId="77777777" w:rsidR="007758F0" w:rsidRDefault="007758F0" w:rsidP="009D6625">
            <w:pPr>
              <w:spacing w:after="0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D541D5">
              <w:rPr>
                <w:rFonts w:ascii="Times New Roman" w:hAnsi="Times New Roman"/>
                <w:sz w:val="24"/>
                <w:szCs w:val="24"/>
              </w:rPr>
              <w:t>Skuodo miesto J. Chodkevičiaus gatvė Nr.  SM-16 (I etapas)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76B90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6175" w14:textId="77777777" w:rsidR="007758F0" w:rsidRPr="00605D5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CBAAAE9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03DE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C50" w14:textId="77777777" w:rsidR="007758F0" w:rsidRDefault="007758F0" w:rsidP="009D6625">
            <w:pPr>
              <w:spacing w:after="0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 w:rsidRPr="00D541D5">
              <w:rPr>
                <w:rFonts w:ascii="Times New Roman" w:hAnsi="Times New Roman"/>
                <w:sz w:val="24"/>
                <w:szCs w:val="24"/>
              </w:rPr>
              <w:t>Skuodo miesto J. Chodkevičiaus gatvė Nr. SM-16 (II etapas)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F98A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D9C2" w14:textId="77777777" w:rsidR="007758F0" w:rsidRPr="00605D5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6622943E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98C5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753D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Ylakių seniūnijos Pašilės kaimo Saulėtekio gatvė Nr. YLP-6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E7D6C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9764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119EABEE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0236" w14:textId="77777777" w:rsidR="007758F0" w:rsidRPr="00B20E56" w:rsidRDefault="007758F0" w:rsidP="007758F0">
            <w:pPr>
              <w:numPr>
                <w:ilvl w:val="0"/>
                <w:numId w:val="5"/>
              </w:numPr>
              <w:spacing w:after="0"/>
              <w:ind w:right="-2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BCD6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kelias 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>Šatės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proofErr w:type="spellStart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>Rumšaičiai</w:t>
            </w:r>
            <w:proofErr w:type="spellEnd"/>
            <w:r w:rsidRPr="00B20E5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Nr. ŠA-02; Nr. ŠA-23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45B2D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0E5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835F" w14:textId="77777777" w:rsidR="007758F0" w:rsidRPr="00B20E5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846498E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54B" w14:textId="77777777" w:rsidR="007758F0" w:rsidRDefault="007758F0" w:rsidP="009D6625">
            <w:pPr>
              <w:spacing w:before="240" w:after="0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A0AD4" w14:textId="77777777" w:rsidR="007758F0" w:rsidRPr="0030565C" w:rsidRDefault="007758F0" w:rsidP="009D6625">
            <w:pPr>
              <w:spacing w:before="240" w:after="0"/>
              <w:rPr>
                <w:rFonts w:ascii="Times New Roman" w:hAnsi="Times New Roman"/>
                <w:color w:val="4EA72E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METAI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43C6" w14:textId="77777777" w:rsidR="007758F0" w:rsidRPr="0030565C" w:rsidRDefault="007758F0" w:rsidP="009D6625">
            <w:pPr>
              <w:spacing w:before="240" w:after="0"/>
              <w:rPr>
                <w:rFonts w:ascii="Times New Roman" w:hAnsi="Times New Roman"/>
                <w:color w:val="4EA72E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FE30" w14:textId="77777777" w:rsidR="007758F0" w:rsidRPr="006B3DA8" w:rsidRDefault="007758F0" w:rsidP="009D6625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5BE52FA3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0CFC9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2DF5" w14:textId="77777777" w:rsidR="007758F0" w:rsidRPr="00D07CB1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</w:t>
            </w:r>
            <w:proofErr w:type="spellStart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>Šekų</w:t>
            </w:r>
            <w:proofErr w:type="spellEnd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kelio dalis (Daukšių</w:t>
            </w:r>
          </w:p>
          <w:p w14:paraId="1CDFE4FA" w14:textId="77777777" w:rsidR="007758F0" w:rsidRPr="00D07CB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k., </w:t>
            </w:r>
            <w:proofErr w:type="spellStart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>Šekų</w:t>
            </w:r>
            <w:proofErr w:type="spellEnd"/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  <w:r w:rsidRPr="00D07CB1">
              <w:rPr>
                <w:rFonts w:ascii="Times New Roman" w:hAnsi="Times New Roman"/>
                <w:sz w:val="24"/>
                <w:szCs w:val="24"/>
                <w:lang w:eastAsia="lt-LT"/>
              </w:rPr>
              <w:t>) (SK-02)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FD8C" w14:textId="77777777" w:rsidR="007758F0" w:rsidRPr="00D07CB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7CB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BC94" w14:textId="77777777" w:rsidR="007758F0" w:rsidRPr="00D07CB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44BB23BB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7110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2084" w14:textId="77777777" w:rsidR="007758F0" w:rsidRPr="00D07CB1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kelias </w:t>
            </w:r>
            <w:proofErr w:type="spellStart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>Burviai</w:t>
            </w:r>
            <w:proofErr w:type="spellEnd"/>
            <w:r w:rsidRPr="007F27F0">
              <w:rPr>
                <w:rFonts w:ascii="Times New Roman" w:hAnsi="Times New Roman"/>
                <w:sz w:val="24"/>
                <w:szCs w:val="24"/>
                <w:lang w:eastAsia="lt-LT"/>
              </w:rPr>
              <w:t>–Jundulai Nr. NO-24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B6084" w14:textId="77777777" w:rsidR="007758F0" w:rsidRPr="00D07CB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27F0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7C66" w14:textId="77777777" w:rsidR="007758F0" w:rsidRPr="00D07CB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563799F3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8C22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CDF7" w14:textId="77777777" w:rsidR="007758F0" w:rsidRPr="00316C69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Užluobės</w:t>
            </w:r>
            <w:proofErr w:type="spellEnd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kelias (nuo M. </w:t>
            </w: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Rūšupių</w:t>
            </w:r>
            <w:proofErr w:type="spellEnd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gyv. Skuodo g. iki kelio M. </w:t>
            </w: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Rūšupiai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Rukai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proofErr w:type="spellStart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Žebrokai</w:t>
            </w:r>
            <w:proofErr w:type="spellEnd"/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Nr. </w:t>
            </w:r>
            <w:r w:rsidRPr="00316C69">
              <w:rPr>
                <w:rFonts w:ascii="Times New Roman" w:hAnsi="Times New Roman"/>
                <w:sz w:val="24"/>
                <w:szCs w:val="24"/>
                <w:lang w:eastAsia="lt-LT"/>
              </w:rPr>
              <w:t>SK-37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5FDC" w14:textId="77777777" w:rsidR="007758F0" w:rsidRPr="009D096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096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60AC" w14:textId="77777777" w:rsidR="007758F0" w:rsidRPr="009D096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BA2EF3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D5AC" w14:textId="77777777" w:rsidR="007758F0" w:rsidRPr="00F15F6B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B85" w14:textId="77777777" w:rsidR="007758F0" w:rsidRPr="00F15F6B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5F6B">
              <w:rPr>
                <w:rFonts w:ascii="Times New Roman" w:hAnsi="Times New Roman"/>
                <w:sz w:val="24"/>
                <w:szCs w:val="24"/>
              </w:rPr>
              <w:t>Aleksandrijos seniūnijos Aleksandrijos gyvenvietės Klevų gatvė Nr. AL-03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2475" w14:textId="77777777" w:rsidR="007758F0" w:rsidRPr="00F15F6B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</w:t>
            </w:r>
            <w:r w:rsidRPr="00F15F6B">
              <w:rPr>
                <w:rFonts w:ascii="Times New Roman" w:hAnsi="Times New Roman"/>
                <w:sz w:val="24"/>
                <w:szCs w:val="24"/>
              </w:rPr>
              <w:t>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7FDC" w14:textId="77777777" w:rsidR="007758F0" w:rsidRPr="00F15F6B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0F26A87" w14:textId="77777777" w:rsidTr="007758F0">
        <w:trPr>
          <w:trHeight w:val="640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F815" w14:textId="77777777" w:rsidR="007758F0" w:rsidRPr="000767CC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D1512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gyvenvietės Knežės gatvė Nr. AL-36-1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2C67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5597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71277D6" w14:textId="77777777" w:rsidTr="007758F0">
        <w:trPr>
          <w:trHeight w:val="640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B3CF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BBEE" w14:textId="77777777" w:rsidR="007758F0" w:rsidRPr="00AD6BEF" w:rsidRDefault="007758F0" w:rsidP="009D662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Notėnų</w:t>
            </w:r>
            <w:proofErr w:type="spellEnd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seniūnijos </w:t>
            </w:r>
            <w:proofErr w:type="spellStart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Šliktinės</w:t>
            </w:r>
            <w:proofErr w:type="spellEnd"/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kaimo Vingio gatvė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Nr. </w:t>
            </w:r>
            <w:r w:rsidRPr="00AD6BEF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NO-26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167FC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162C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E00B689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557D" w14:textId="77777777" w:rsidR="007758F0" w:rsidRPr="000767CC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862EC" w14:textId="77777777" w:rsidR="007758F0" w:rsidRPr="005C7817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–iki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Šatės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(Miško gatvė) Nr. AL-44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A84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 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ED56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151D902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973F" w14:textId="77777777" w:rsidR="007758F0" w:rsidRPr="000767CC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3CA8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Mosėdžio seniūnijos Šauklių kaimo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Riedulyno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gatvė Nr. MO-56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BABF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F054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2E1DC97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B0AB" w14:textId="77777777" w:rsidR="007758F0" w:rsidRPr="000767CC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64AF1" w14:textId="77777777" w:rsidR="007758F0" w:rsidRPr="00E81EB4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Mosėdžio seniūnijos kelias </w:t>
            </w:r>
            <w:proofErr w:type="spellStart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Udraliai</w:t>
            </w:r>
            <w:proofErr w:type="spellEnd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–Krakės Nr. MO-44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(nuo plento Skuodas–Plungė iki kelio  Mosėdis–Skuodas su atšaka į kairę iki </w:t>
            </w:r>
            <w:proofErr w:type="spellStart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Udralių</w:t>
            </w:r>
            <w:proofErr w:type="spellEnd"/>
            <w:r w:rsidRPr="00E81EB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k. Liepų g. Nr. 20 sodybos)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5C995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31E49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61F7069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7FEB" w14:textId="77777777" w:rsidR="007758F0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4239" w14:textId="77777777" w:rsidR="007758F0" w:rsidRPr="00495B29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5B29">
              <w:rPr>
                <w:rFonts w:ascii="Times New Roman" w:hAnsi="Times New Roman"/>
                <w:sz w:val="24"/>
                <w:szCs w:val="24"/>
              </w:rPr>
              <w:t>Aleksandrijos seniūnijos kelias–Privažiavimas prie Žemdirbio muziejaus Nr. AL-70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7551B" w14:textId="77777777" w:rsidR="007758F0" w:rsidRPr="00495B29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5B29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C2D4" w14:textId="77777777" w:rsidR="007758F0" w:rsidRPr="00495B29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03C10695" w14:textId="77777777" w:rsidTr="007758F0">
        <w:trPr>
          <w:trHeight w:val="70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FAC9" w14:textId="77777777" w:rsidR="007758F0" w:rsidRPr="0043536D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D280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1BD0">
              <w:rPr>
                <w:rFonts w:ascii="Times New Roman" w:hAnsi="Times New Roman"/>
                <w:sz w:val="24"/>
                <w:szCs w:val="24"/>
              </w:rPr>
              <w:t xml:space="preserve">Aleksandrijos seniūnijos </w:t>
            </w:r>
            <w:r w:rsidRPr="00051BD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Daujot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ų k.</w:t>
            </w:r>
            <w:r w:rsidRPr="00051BD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–liuteronų kapinės</w:t>
            </w:r>
            <w:r w:rsidRPr="00051BD0">
              <w:rPr>
                <w:rFonts w:ascii="Times New Roman" w:hAnsi="Times New Roman"/>
                <w:sz w:val="24"/>
                <w:szCs w:val="24"/>
              </w:rPr>
              <w:t xml:space="preserve"> Nr. AL-33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5E67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7075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09AB8851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3FF2" w14:textId="77777777" w:rsidR="007758F0" w:rsidRPr="0043536D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FFB23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kelias Aleksandrija–Viršilai iki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Gėsalai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Aizvikiai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AL-07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277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19B9D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DCC48C7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3A55" w14:textId="77777777" w:rsidR="007758F0" w:rsidRPr="0043536D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9D7A" w14:textId="77777777" w:rsidR="007758F0" w:rsidRPr="009D0966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Skuodo sen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iūnija</w:t>
            </w: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Narvydžių</w:t>
            </w:r>
            <w:proofErr w:type="spellEnd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kapinės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–</w:t>
            </w: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Rūšupiai</w:t>
            </w:r>
            <w:proofErr w:type="spellEnd"/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(Laukų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  <w:r w:rsidRPr="009D0966">
              <w:rPr>
                <w:rFonts w:ascii="Times New Roman" w:hAnsi="Times New Roman"/>
                <w:sz w:val="24"/>
                <w:szCs w:val="24"/>
                <w:lang w:eastAsia="lt-LT"/>
              </w:rPr>
              <w:t>) SK-56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3FEA" w14:textId="77777777" w:rsidR="007758F0" w:rsidRPr="009D096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0966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D1BE" w14:textId="77777777" w:rsidR="007758F0" w:rsidRPr="009D096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0264CAAD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E392" w14:textId="77777777" w:rsidR="007758F0" w:rsidRPr="0043536D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1376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Ylakių seniūnijos Ylakių miestelio Laisvės gatvė Nr. YLY-10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4AEA" w14:textId="77777777" w:rsidR="007758F0" w:rsidRPr="00F82A9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E3ED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A32EF56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FE93" w14:textId="77777777" w:rsidR="007758F0" w:rsidRPr="00EC1AC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424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Skuodo miesto S. Nėries gatvė Nr. SM-51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0F97" w14:textId="77777777" w:rsidR="007758F0" w:rsidRPr="00F82A9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CD40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60FFDBBF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7CF9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4847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Aleksandrijos seniūnijos kelias (nuo kelio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Truikinai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Šarkė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į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Klauseikių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 Kalno gatvę) Nr. AL-29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B43F" w14:textId="77777777" w:rsidR="007758F0" w:rsidRPr="00F82A9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904E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66B79B3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1F4E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C2EA" w14:textId="77777777" w:rsidR="007758F0" w:rsidRPr="006F2F99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miesto Sportininkų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gatvė </w:t>
            </w: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>Nr. SM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>-55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3ABD" w14:textId="77777777" w:rsidR="007758F0" w:rsidRPr="00F82A9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332F" w14:textId="77777777" w:rsidR="007758F0" w:rsidRPr="006F2F99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6E9ACB6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A9E2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A257C" w14:textId="77777777" w:rsidR="007758F0" w:rsidRPr="00897188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897188">
              <w:rPr>
                <w:rFonts w:ascii="Times New Roman" w:hAnsi="Times New Roman"/>
                <w:sz w:val="24"/>
                <w:szCs w:val="24"/>
                <w:lang w:eastAsia="lt-LT"/>
              </w:rPr>
              <w:t>Skuodo miesto Šaulių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  <w:r w:rsidRPr="00897188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Nr. SM-60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CC7B" w14:textId="77777777" w:rsidR="007758F0" w:rsidRPr="00F82A9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5AA1" w14:textId="77777777" w:rsidR="007758F0" w:rsidRPr="00897188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AA6F9BB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CEAB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4744" w14:textId="77777777" w:rsidR="007758F0" w:rsidRPr="007D2323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Skuodo sen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iūnijos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Kanyzelio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kelias, Miško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</w:p>
          <w:p w14:paraId="0455F10B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Nr.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SK-64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F7B4" w14:textId="77777777" w:rsidR="007758F0" w:rsidRPr="00F82A91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2A91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A3E2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32823E4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7529A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A55B" w14:textId="77777777" w:rsidR="007758F0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Narvydžių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Virvių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atvė</w:t>
            </w:r>
          </w:p>
          <w:p w14:paraId="7DAC4B81" w14:textId="77777777" w:rsidR="007758F0" w:rsidRPr="007D2323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Nr. SKN-36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7D96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323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C8B9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52FCFD3A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D4FE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F528" w14:textId="77777777" w:rsidR="007758F0" w:rsidRPr="007D2323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Narvydžių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Pušelės g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atvė Nr.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SKN-3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D40D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323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CC5E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2B25DA9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740F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430F" w14:textId="77777777" w:rsidR="007758F0" w:rsidRPr="00017826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sen. D. </w:t>
            </w:r>
            <w:proofErr w:type="spellStart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Rūšupių</w:t>
            </w:r>
            <w:proofErr w:type="spellEnd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gyv. Mokyklos gatvė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II juosta iki bendruomenės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n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amų </w:t>
            </w:r>
            <w:r w:rsidRPr="0020287A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Nr. </w:t>
            </w:r>
            <w:r w:rsidRPr="0020287A">
              <w:rPr>
                <w:rFonts w:ascii="Times New Roman" w:hAnsi="Times New Roman"/>
                <w:sz w:val="24"/>
                <w:szCs w:val="24"/>
              </w:rPr>
              <w:t>SKDR-40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6798" w14:textId="77777777" w:rsidR="007758F0" w:rsidRPr="0001782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8278E" w14:textId="77777777" w:rsidR="007758F0" w:rsidRPr="0001782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55CC282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E585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2A4E" w14:textId="77777777" w:rsidR="007758F0" w:rsidRPr="006F2F99" w:rsidRDefault="007758F0" w:rsidP="009D662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Skuodo miesto Turgaus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gatvė </w:t>
            </w:r>
            <w:r w:rsidRPr="006F2F99">
              <w:rPr>
                <w:rFonts w:ascii="Times New Roman" w:hAnsi="Times New Roman"/>
                <w:sz w:val="24"/>
                <w:szCs w:val="24"/>
                <w:lang w:eastAsia="lt-LT"/>
              </w:rPr>
              <w:t>Nr. SM-63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F071" w14:textId="77777777" w:rsidR="007758F0" w:rsidRPr="006F2F99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2F99"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ED80" w14:textId="77777777" w:rsidR="007758F0" w:rsidRPr="006F2F99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304E7F09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6C83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8993C" w14:textId="77777777" w:rsidR="007758F0" w:rsidRPr="00107344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7344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Barstyčių gyvenvietės Miško gatvė Nr. BA-73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5CC0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164E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CEB3014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47CC" w14:textId="77777777" w:rsidR="007758F0" w:rsidRPr="0020287A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3A8C" w14:textId="77777777" w:rsidR="007758F0" w:rsidRPr="0020287A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Lenkimai–</w:t>
            </w:r>
            <w:proofErr w:type="spellStart"/>
            <w:r w:rsidRPr="00061F8E">
              <w:rPr>
                <w:rFonts w:ascii="Times New Roman" w:hAnsi="Times New Roman"/>
                <w:sz w:val="24"/>
                <w:szCs w:val="24"/>
              </w:rPr>
              <w:t>Kuksinės</w:t>
            </w:r>
            <w:proofErr w:type="spellEnd"/>
            <w:r w:rsidRPr="00061F8E">
              <w:rPr>
                <w:rFonts w:ascii="Times New Roman" w:hAnsi="Times New Roman"/>
                <w:sz w:val="24"/>
                <w:szCs w:val="24"/>
              </w:rPr>
              <w:t xml:space="preserve"> kaimas (nuo kelio Kretinga –Skuodas) Nr. LE-11/LE-09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D3BD" w14:textId="77777777" w:rsidR="007758F0" w:rsidRPr="00F862F8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F36B" w14:textId="77777777" w:rsidR="007758F0" w:rsidRPr="00F862F8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0F5B718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1CC" w14:textId="77777777" w:rsidR="007758F0" w:rsidRPr="00691048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D37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Mosėdžio seniūnijos kelias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Šekai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Juodupėnai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nuo Skuodo seniūnijos ribos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Šatraminių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gyvenvietę iki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Juodupėnų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miško Nr. MO-02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DD64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18A6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73CBB601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C826" w14:textId="77777777" w:rsidR="007758F0" w:rsidRPr="00691048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2DCC" w14:textId="77777777" w:rsidR="007758F0" w:rsidRPr="00323982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Aleksandrijos seniūnijos kelias Nr. AL-45 nuo kelio Skuodas–Barstyčiai  iki </w:t>
            </w:r>
            <w:proofErr w:type="spellStart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Erslos</w:t>
            </w:r>
            <w:proofErr w:type="spellEnd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k. </w:t>
            </w:r>
            <w:proofErr w:type="spellStart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Prūdo</w:t>
            </w:r>
            <w:proofErr w:type="spellEnd"/>
            <w:r w:rsidRPr="00B654F9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gatvė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FDCB3" w14:textId="77777777" w:rsidR="007758F0" w:rsidRPr="00323982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A6F5" w14:textId="77777777" w:rsidR="007758F0" w:rsidRPr="00323982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05770E8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3C9F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8E21" w14:textId="77777777" w:rsidR="007758F0" w:rsidRPr="00017826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Notėnų</w:t>
            </w:r>
            <w:proofErr w:type="spellEnd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 </w:t>
            </w:r>
            <w:proofErr w:type="spellStart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Šliktinės</w:t>
            </w:r>
            <w:proofErr w:type="spellEnd"/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k. Mokyklos</w:t>
            </w:r>
          </w:p>
          <w:p w14:paraId="25D5772F" w14:textId="77777777" w:rsidR="007758F0" w:rsidRPr="0001782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g.–tvenkinys Nr. NO-19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0ED5" w14:textId="77777777" w:rsidR="007758F0" w:rsidRPr="0001782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C32A" w14:textId="77777777" w:rsidR="007758F0" w:rsidRPr="0001782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549F9F55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3D04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2927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seniūnijos Mosėdis–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Gondlaukė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M. Kalniškiai (nuo apvažiavimo pro Mosėdį iki kelio Mosėdis–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Šatės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Nr. MO-28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2BD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Paprastais</w:t>
            </w:r>
          </w:p>
          <w:p w14:paraId="3F617316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D6A8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484A0B54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517B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87BE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seniūnijos kelias per  Krakių kaimą nuo kelio Mosėdis–Skuodas iki kelio Krakės–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Būdvietė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Nr. MO-36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565F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45E3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50">
              <w:rPr>
                <w:rFonts w:ascii="Times New Roman" w:hAnsi="Times New Roman"/>
                <w:sz w:val="24"/>
                <w:szCs w:val="24"/>
              </w:rPr>
              <w:t>KPPP/SB</w:t>
            </w:r>
          </w:p>
        </w:tc>
      </w:tr>
      <w:tr w:rsidR="007758F0" w14:paraId="56965E9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64B7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19A18" w14:textId="77777777" w:rsidR="007758F0" w:rsidRPr="00017826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Lenkimai–pasienis (nuo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kelio Kretinga–Skuodas pro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girininkiją iki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17826">
              <w:rPr>
                <w:rFonts w:ascii="Times New Roman" w:hAnsi="Times New Roman"/>
                <w:sz w:val="24"/>
                <w:szCs w:val="24"/>
                <w:lang w:eastAsia="lt-LT"/>
              </w:rPr>
              <w:t>Šventosios upės Nr. LE-03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16DDA" w14:textId="77777777" w:rsidR="007758F0" w:rsidRPr="0001782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826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0395" w14:textId="77777777" w:rsidR="007758F0" w:rsidRPr="00017826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8EE27F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7C39C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2211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seniūnijos kelias per  Krakių kaimą nuo kelio Mosėdis–Skuodas iki kelio Mosėdis–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Ersla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Nr. MO-33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E3AE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6D90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4B5ED8C7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3C45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018D" w14:textId="77777777" w:rsidR="007758F0" w:rsidRPr="005B10F8" w:rsidRDefault="007758F0" w:rsidP="009D6625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Rukų kaimo Mokyklos g. Nr. ŠA-43-R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59EF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Kapitalinis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0C41" w14:textId="77777777" w:rsidR="007758F0" w:rsidRPr="00605D5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1DAF7CC8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28DB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F15E1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Mosėdžio seniūnijos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Gaubių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kaimo kelias (nuo plento Skuodas–Plungė  iki kelio Mosėdis–Skuodas) Nr. MO-46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14AD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3D0A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13D12807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2B774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E330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mstl. Gluosnių gatvė Nr. MO-66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80A1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724F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4121E9E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5A86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B98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Ylakių miestelio Kaštonų gatvė Nr. YLY-7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F4CB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FEDC9" w14:textId="77777777" w:rsidR="007758F0" w:rsidRPr="00605D5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0BC1747C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DB86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86E3" w14:textId="77777777" w:rsidR="007758F0" w:rsidRPr="005B10F8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0F8">
              <w:rPr>
                <w:rFonts w:ascii="Times New Roman" w:hAnsi="Times New Roman"/>
                <w:sz w:val="24"/>
                <w:szCs w:val="24"/>
              </w:rPr>
              <w:t>Apuolės k. Alksnyno gatvė AL-</w:t>
            </w:r>
          </w:p>
          <w:p w14:paraId="643C78D2" w14:textId="77777777" w:rsidR="007758F0" w:rsidRPr="005B10F8" w:rsidRDefault="007758F0" w:rsidP="009D662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10F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FFA1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C08A" w14:textId="77777777" w:rsidR="007758F0" w:rsidRPr="00605D5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584C8851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6063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774E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Barstyčių seniūnijos kelias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Puokės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kaimas–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Končaičių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kaimas (kelias nuo sodybos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Baršių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gatvės Nr. 48 iki kelio Barstyčiai–Seda) Nr. BA-37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1ADCD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495F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A193CD4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7E38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E84E" w14:textId="77777777" w:rsidR="007758F0" w:rsidRPr="007D2323" w:rsidRDefault="007758F0" w:rsidP="009D6625">
            <w:pPr>
              <w:autoSpaceDE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</w:t>
            </w:r>
            <w:proofErr w:type="spellStart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kaimo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Saulėtekio gatvė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7D2323">
              <w:rPr>
                <w:rFonts w:ascii="Times New Roman" w:hAnsi="Times New Roman"/>
                <w:sz w:val="24"/>
                <w:szCs w:val="24"/>
                <w:lang w:eastAsia="lt-LT"/>
              </w:rPr>
              <w:t>Nr. ŠA-34-Š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100DA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323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AA999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00BAA07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80BC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7F8A" w14:textId="77777777" w:rsidR="007758F0" w:rsidRPr="005B10F8" w:rsidRDefault="007758F0" w:rsidP="009D6625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Mosėdžio sen., Krakių k. Pušyno g.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C9C5" w14:textId="77777777" w:rsidR="007758F0" w:rsidRPr="007D2323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84EF9" w14:textId="77777777" w:rsidR="007758F0" w:rsidRPr="00545F7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27B2867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DDCE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ED7A5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Ylakių seniūnijos Viliotės Užpelkio kaimo Liepų gatvė Nr. YLU-1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8F92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C632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725BFDFA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F91E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DDEC" w14:textId="77777777" w:rsidR="007758F0" w:rsidRPr="005B10F8" w:rsidRDefault="007758F0" w:rsidP="009D6625">
            <w:pPr>
              <w:spacing w:after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eastAsia="lt-LT"/>
              </w:rPr>
            </w:pPr>
            <w:r w:rsidRPr="005B10F8">
              <w:rPr>
                <w:rFonts w:ascii="Times New Roman" w:hAnsi="Times New Roman"/>
                <w:sz w:val="24"/>
                <w:szCs w:val="24"/>
              </w:rPr>
              <w:t xml:space="preserve">Kelias Nr. BA-13, Paparčių kaimas Ateities g. Nuo kelio Barstyčiai–Žemaičių Kalvarija, Nr. 4603 iki sodybos </w:t>
            </w:r>
            <w:proofErr w:type="spellStart"/>
            <w:r w:rsidRPr="005B10F8">
              <w:rPr>
                <w:rFonts w:ascii="Times New Roman" w:hAnsi="Times New Roman"/>
                <w:sz w:val="24"/>
                <w:szCs w:val="24"/>
              </w:rPr>
              <w:t>Padegimės</w:t>
            </w:r>
            <w:proofErr w:type="spellEnd"/>
            <w:r w:rsidRPr="005B10F8">
              <w:rPr>
                <w:rFonts w:ascii="Times New Roman" w:hAnsi="Times New Roman"/>
                <w:sz w:val="24"/>
                <w:szCs w:val="24"/>
              </w:rPr>
              <w:t xml:space="preserve"> k. Nr.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817A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Kapitalinis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D786" w14:textId="77777777" w:rsidR="007758F0" w:rsidRPr="00545F7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0375F149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58E7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8423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Ylakių seniūnijos Pašilės kaimo Vėjų gatvė Nr. YLP-1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13FA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B089A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49EC157D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4261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D5A4F" w14:textId="77777777" w:rsidR="007758F0" w:rsidRPr="005B10F8" w:rsidRDefault="007758F0" w:rsidP="009D6625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lt-LT"/>
              </w:rPr>
              <w:t>Kelio Nr. BA-29 atkarpa (Saulėtekio g. atkarpa nuo sodybos Nr. 12 iki kelio Nr. 4603, Barstyčiai–Žemaičių Kalvarija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3EB9" w14:textId="77777777" w:rsidR="007758F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179F" w14:textId="77777777" w:rsidR="007758F0" w:rsidRPr="00545F70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3C4B33A2" w14:textId="77777777" w:rsidTr="007758F0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3761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24FC" w14:textId="77777777" w:rsidR="007758F0" w:rsidRPr="0040688B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Notėnų</w:t>
            </w:r>
            <w:proofErr w:type="spellEnd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seniūnijos kelias </w:t>
            </w:r>
            <w:proofErr w:type="spellStart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Burviai</w:t>
            </w:r>
            <w:proofErr w:type="spellEnd"/>
            <w:r w:rsidRPr="0040688B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–Jundulai Nr. NO-24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5997C" w14:textId="77777777" w:rsidR="007758F0" w:rsidRPr="0040688B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688B">
              <w:rPr>
                <w:rFonts w:ascii="Times New Roman" w:hAnsi="Times New Roman"/>
                <w:sz w:val="24"/>
                <w:szCs w:val="24"/>
              </w:rPr>
              <w:t xml:space="preserve">Paprastasis remontas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E0965" w14:textId="77777777" w:rsidR="007758F0" w:rsidRPr="0040688B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  <w:tr w:rsidR="007758F0" w14:paraId="4C56906C" w14:textId="77777777" w:rsidTr="007758F0">
        <w:trPr>
          <w:trHeight w:val="538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89808" w14:textId="77777777" w:rsidR="007758F0" w:rsidRPr="000E605E" w:rsidRDefault="007758F0" w:rsidP="007758F0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3E00" w14:textId="77777777" w:rsidR="007758F0" w:rsidRPr="000E605E" w:rsidRDefault="007758F0" w:rsidP="009D6625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>Šačių</w:t>
            </w:r>
            <w:proofErr w:type="spellEnd"/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sen. Rukų kaimo Ąžuolo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>gatvė</w:t>
            </w:r>
          </w:p>
          <w:p w14:paraId="570070B2" w14:textId="77777777" w:rsidR="007758F0" w:rsidRPr="000E605E" w:rsidRDefault="007758F0" w:rsidP="009D6625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0E605E">
              <w:rPr>
                <w:rFonts w:ascii="Times New Roman" w:hAnsi="Times New Roman"/>
                <w:sz w:val="24"/>
                <w:szCs w:val="24"/>
                <w:lang w:eastAsia="lt-LT"/>
              </w:rPr>
              <w:t>Nr. ŠA-47-R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4FAE" w14:textId="77777777" w:rsidR="007758F0" w:rsidRPr="000E605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605E">
              <w:rPr>
                <w:rFonts w:ascii="Times New Roman" w:hAnsi="Times New Roman"/>
                <w:sz w:val="24"/>
                <w:szCs w:val="24"/>
              </w:rPr>
              <w:t>Paprastasis remontas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9916" w14:textId="77777777" w:rsidR="007758F0" w:rsidRPr="000E605E" w:rsidRDefault="007758F0" w:rsidP="009D6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1F8E">
              <w:rPr>
                <w:rFonts w:ascii="Times New Roman" w:hAnsi="Times New Roman"/>
                <w:sz w:val="24"/>
                <w:szCs w:val="24"/>
              </w:rPr>
              <w:t>KPPP</w:t>
            </w:r>
            <w:r>
              <w:rPr>
                <w:rFonts w:ascii="Times New Roman" w:hAnsi="Times New Roman"/>
                <w:sz w:val="24"/>
                <w:szCs w:val="24"/>
              </w:rPr>
              <w:t>/SB</w:t>
            </w:r>
          </w:p>
        </w:tc>
      </w:tr>
    </w:tbl>
    <w:p w14:paraId="2FEF5840" w14:textId="77777777" w:rsidR="00CD5EAA" w:rsidRPr="00CD5EAA" w:rsidRDefault="00174352" w:rsidP="00CD5E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</w:t>
      </w:r>
      <w:r w:rsidR="00CD5EAA" w:rsidRPr="00CD5EAA">
        <w:rPr>
          <w:rFonts w:ascii="Times New Roman" w:hAnsi="Times New Roman"/>
          <w:sz w:val="24"/>
          <w:szCs w:val="24"/>
        </w:rPr>
        <w:t>KPPP – Kelių priežiūros ir plėtros programos lėšos</w:t>
      </w:r>
    </w:p>
    <w:p w14:paraId="0C196100" w14:textId="77777777" w:rsidR="00CD5EAA" w:rsidRPr="00CD5EAA" w:rsidRDefault="00CD5EAA" w:rsidP="00CD5EAA">
      <w:pPr>
        <w:spacing w:after="0"/>
        <w:rPr>
          <w:rFonts w:ascii="Times New Roman" w:hAnsi="Times New Roman"/>
          <w:sz w:val="24"/>
          <w:szCs w:val="24"/>
        </w:rPr>
      </w:pPr>
      <w:r w:rsidRPr="00CD5EAA">
        <w:rPr>
          <w:rFonts w:ascii="Times New Roman" w:hAnsi="Times New Roman"/>
          <w:sz w:val="24"/>
          <w:szCs w:val="24"/>
        </w:rPr>
        <w:t>SB</w:t>
      </w:r>
      <w:r w:rsidR="00C4722E">
        <w:rPr>
          <w:rFonts w:ascii="Times New Roman" w:hAnsi="Times New Roman"/>
          <w:sz w:val="24"/>
          <w:szCs w:val="24"/>
        </w:rPr>
        <w:t xml:space="preserve"> –</w:t>
      </w:r>
      <w:r w:rsidRPr="00CD5EAA">
        <w:rPr>
          <w:rFonts w:ascii="Times New Roman" w:hAnsi="Times New Roman"/>
          <w:sz w:val="24"/>
          <w:szCs w:val="24"/>
        </w:rPr>
        <w:t xml:space="preserve"> savivaldybės biudžeto lėšos</w:t>
      </w:r>
    </w:p>
    <w:p w14:paraId="44AAF6FF" w14:textId="77777777" w:rsidR="00CD5EAA" w:rsidRPr="00CD5EAA" w:rsidRDefault="00CD5EAA" w:rsidP="00CD5EAA">
      <w:pPr>
        <w:spacing w:after="0"/>
        <w:rPr>
          <w:rFonts w:ascii="Times New Roman" w:hAnsi="Times New Roman"/>
          <w:sz w:val="24"/>
          <w:szCs w:val="24"/>
        </w:rPr>
      </w:pPr>
      <w:r w:rsidRPr="00CD5EAA">
        <w:rPr>
          <w:rFonts w:ascii="Times New Roman" w:hAnsi="Times New Roman"/>
          <w:sz w:val="24"/>
          <w:szCs w:val="24"/>
        </w:rPr>
        <w:t xml:space="preserve">EU – Europos </w:t>
      </w:r>
      <w:r w:rsidR="00C4722E">
        <w:rPr>
          <w:rFonts w:ascii="Times New Roman" w:hAnsi="Times New Roman"/>
          <w:sz w:val="24"/>
          <w:szCs w:val="24"/>
        </w:rPr>
        <w:t>S</w:t>
      </w:r>
      <w:r w:rsidRPr="00CD5EAA">
        <w:rPr>
          <w:rFonts w:ascii="Times New Roman" w:hAnsi="Times New Roman"/>
          <w:sz w:val="24"/>
          <w:szCs w:val="24"/>
        </w:rPr>
        <w:t>ąjungos lėšos</w:t>
      </w:r>
    </w:p>
    <w:sectPr w:rsidR="00CD5EAA" w:rsidRPr="00CD5EAA" w:rsidSect="00907482">
      <w:headerReference w:type="default" r:id="rId8"/>
      <w:pgSz w:w="11906" w:h="16838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F138" w14:textId="77777777" w:rsidR="00685462" w:rsidRDefault="00685462">
      <w:pPr>
        <w:spacing w:after="0"/>
      </w:pPr>
      <w:r>
        <w:separator/>
      </w:r>
    </w:p>
  </w:endnote>
  <w:endnote w:type="continuationSeparator" w:id="0">
    <w:p w14:paraId="0D010564" w14:textId="77777777" w:rsidR="00685462" w:rsidRDefault="006854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emonas">
    <w:altName w:val="Times New Roman"/>
    <w:charset w:val="00"/>
    <w:family w:val="roman"/>
    <w:pitch w:val="variable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04ED5" w14:textId="77777777" w:rsidR="00685462" w:rsidRDefault="0068546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4604577" w14:textId="77777777" w:rsidR="00685462" w:rsidRDefault="006854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4220F" w14:textId="77777777" w:rsidR="00EC454D" w:rsidRDefault="00174352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 w:rsidR="0025186C">
      <w:rPr>
        <w:noProof/>
      </w:rPr>
      <w:t>3</w:t>
    </w:r>
    <w:r>
      <w:fldChar w:fldCharType="end"/>
    </w:r>
  </w:p>
  <w:p w14:paraId="1C2B5FBC" w14:textId="77777777" w:rsidR="00EC454D" w:rsidRDefault="00EC45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7607"/>
    <w:multiLevelType w:val="hybridMultilevel"/>
    <w:tmpl w:val="0C4E7386"/>
    <w:lvl w:ilvl="0" w:tplc="4178F402">
      <w:start w:val="1"/>
      <w:numFmt w:val="decimal"/>
      <w:suff w:val="nothing"/>
      <w:lvlText w:val="%1."/>
      <w:lvlJc w:val="center"/>
      <w:pPr>
        <w:ind w:left="720" w:hanging="360"/>
      </w:pPr>
      <w:rPr>
        <w:rFonts w:hint="default"/>
        <w:b w:val="0"/>
        <w:bCs w:val="0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0364B"/>
    <w:multiLevelType w:val="hybridMultilevel"/>
    <w:tmpl w:val="61D6AF58"/>
    <w:lvl w:ilvl="0" w:tplc="2564D762">
      <w:start w:val="1"/>
      <w:numFmt w:val="decimal"/>
      <w:suff w:val="nothing"/>
      <w:lvlText w:val="%1."/>
      <w:lvlJc w:val="left"/>
      <w:pPr>
        <w:ind w:left="567" w:hanging="454"/>
      </w:pPr>
      <w:rPr>
        <w:rFonts w:hint="default"/>
        <w:b w:val="0"/>
        <w:bCs w:val="0"/>
        <w:strike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3C11EE8"/>
    <w:multiLevelType w:val="hybridMultilevel"/>
    <w:tmpl w:val="E52662A8"/>
    <w:lvl w:ilvl="0" w:tplc="2564D76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 w:val="0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12A487C"/>
    <w:multiLevelType w:val="hybridMultilevel"/>
    <w:tmpl w:val="A5C882DC"/>
    <w:lvl w:ilvl="0" w:tplc="901CEEC6">
      <w:start w:val="1"/>
      <w:numFmt w:val="decimal"/>
      <w:suff w:val="nothing"/>
      <w:lvlText w:val="%1."/>
      <w:lvlJc w:val="left"/>
      <w:pPr>
        <w:ind w:left="928" w:hanging="360"/>
      </w:pPr>
      <w:rPr>
        <w:rFonts w:hint="default"/>
        <w:b w:val="0"/>
        <w:bCs w:val="0"/>
        <w:strike w:val="0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FD6970"/>
    <w:multiLevelType w:val="hybridMultilevel"/>
    <w:tmpl w:val="A5C882DC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  <w:b w:val="0"/>
        <w:bCs w:val="0"/>
        <w:strike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5886CC1"/>
    <w:multiLevelType w:val="hybridMultilevel"/>
    <w:tmpl w:val="9E4A1748"/>
    <w:lvl w:ilvl="0" w:tplc="5EA080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A4DCA"/>
    <w:multiLevelType w:val="hybridMultilevel"/>
    <w:tmpl w:val="90800056"/>
    <w:lvl w:ilvl="0" w:tplc="9852E846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613166">
    <w:abstractNumId w:val="6"/>
  </w:num>
  <w:num w:numId="2" w16cid:durableId="2042047453">
    <w:abstractNumId w:val="0"/>
  </w:num>
  <w:num w:numId="3" w16cid:durableId="2023972743">
    <w:abstractNumId w:val="3"/>
  </w:num>
  <w:num w:numId="4" w16cid:durableId="2145539495">
    <w:abstractNumId w:val="4"/>
  </w:num>
  <w:num w:numId="5" w16cid:durableId="619846436">
    <w:abstractNumId w:val="1"/>
  </w:num>
  <w:num w:numId="6" w16cid:durableId="2057469311">
    <w:abstractNumId w:val="5"/>
  </w:num>
  <w:num w:numId="7" w16cid:durableId="939334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9DC"/>
    <w:rsid w:val="0000429F"/>
    <w:rsid w:val="0001046E"/>
    <w:rsid w:val="0001186F"/>
    <w:rsid w:val="00017826"/>
    <w:rsid w:val="00020520"/>
    <w:rsid w:val="00020C49"/>
    <w:rsid w:val="00021DCE"/>
    <w:rsid w:val="00024A5C"/>
    <w:rsid w:val="000332F6"/>
    <w:rsid w:val="00037148"/>
    <w:rsid w:val="00040734"/>
    <w:rsid w:val="000437FB"/>
    <w:rsid w:val="00045C6F"/>
    <w:rsid w:val="00051011"/>
    <w:rsid w:val="00051BD0"/>
    <w:rsid w:val="0005299D"/>
    <w:rsid w:val="0005381F"/>
    <w:rsid w:val="00061F8E"/>
    <w:rsid w:val="00065E17"/>
    <w:rsid w:val="00073240"/>
    <w:rsid w:val="0007346E"/>
    <w:rsid w:val="000767CC"/>
    <w:rsid w:val="00093520"/>
    <w:rsid w:val="000B1875"/>
    <w:rsid w:val="000B7B34"/>
    <w:rsid w:val="000C04BC"/>
    <w:rsid w:val="000C1428"/>
    <w:rsid w:val="000C7FEA"/>
    <w:rsid w:val="000D1F37"/>
    <w:rsid w:val="000D64FF"/>
    <w:rsid w:val="000E476F"/>
    <w:rsid w:val="000E605E"/>
    <w:rsid w:val="000E7600"/>
    <w:rsid w:val="000F3F2E"/>
    <w:rsid w:val="00103E8C"/>
    <w:rsid w:val="00103F89"/>
    <w:rsid w:val="00107344"/>
    <w:rsid w:val="001139AD"/>
    <w:rsid w:val="00113CA0"/>
    <w:rsid w:val="00123162"/>
    <w:rsid w:val="00135204"/>
    <w:rsid w:val="00135660"/>
    <w:rsid w:val="001358DB"/>
    <w:rsid w:val="00137531"/>
    <w:rsid w:val="00146B23"/>
    <w:rsid w:val="00162F96"/>
    <w:rsid w:val="0016358C"/>
    <w:rsid w:val="00164902"/>
    <w:rsid w:val="00172491"/>
    <w:rsid w:val="00172A02"/>
    <w:rsid w:val="0017401C"/>
    <w:rsid w:val="00174352"/>
    <w:rsid w:val="0018177C"/>
    <w:rsid w:val="001927C1"/>
    <w:rsid w:val="0019448B"/>
    <w:rsid w:val="001A10F3"/>
    <w:rsid w:val="001A487C"/>
    <w:rsid w:val="001A618C"/>
    <w:rsid w:val="001B1553"/>
    <w:rsid w:val="001B3F90"/>
    <w:rsid w:val="001C0A1B"/>
    <w:rsid w:val="001C0A65"/>
    <w:rsid w:val="001D0841"/>
    <w:rsid w:val="001D70FC"/>
    <w:rsid w:val="001E0A59"/>
    <w:rsid w:val="001F0277"/>
    <w:rsid w:val="001F39DC"/>
    <w:rsid w:val="001F4C9A"/>
    <w:rsid w:val="0020287A"/>
    <w:rsid w:val="00216447"/>
    <w:rsid w:val="00216FEF"/>
    <w:rsid w:val="0022026B"/>
    <w:rsid w:val="002213FD"/>
    <w:rsid w:val="00223176"/>
    <w:rsid w:val="00226DED"/>
    <w:rsid w:val="00227933"/>
    <w:rsid w:val="00237E6B"/>
    <w:rsid w:val="00245002"/>
    <w:rsid w:val="00246C71"/>
    <w:rsid w:val="0025186C"/>
    <w:rsid w:val="00254C6C"/>
    <w:rsid w:val="00265218"/>
    <w:rsid w:val="0026542D"/>
    <w:rsid w:val="0027251C"/>
    <w:rsid w:val="00273161"/>
    <w:rsid w:val="00280CDC"/>
    <w:rsid w:val="00285AF3"/>
    <w:rsid w:val="00286EB9"/>
    <w:rsid w:val="002A6B99"/>
    <w:rsid w:val="002B5220"/>
    <w:rsid w:val="002C0C52"/>
    <w:rsid w:val="002C37DD"/>
    <w:rsid w:val="002D0D17"/>
    <w:rsid w:val="002D2B2B"/>
    <w:rsid w:val="002D39EE"/>
    <w:rsid w:val="002D7B40"/>
    <w:rsid w:val="002D7B96"/>
    <w:rsid w:val="002E7AAB"/>
    <w:rsid w:val="00301372"/>
    <w:rsid w:val="0030565C"/>
    <w:rsid w:val="0030752F"/>
    <w:rsid w:val="00311A2B"/>
    <w:rsid w:val="00312EE2"/>
    <w:rsid w:val="00314927"/>
    <w:rsid w:val="00316C69"/>
    <w:rsid w:val="00323982"/>
    <w:rsid w:val="003271AE"/>
    <w:rsid w:val="003275B3"/>
    <w:rsid w:val="003338D1"/>
    <w:rsid w:val="003371A9"/>
    <w:rsid w:val="00340C97"/>
    <w:rsid w:val="00341DB6"/>
    <w:rsid w:val="00341ED9"/>
    <w:rsid w:val="003426AF"/>
    <w:rsid w:val="00357898"/>
    <w:rsid w:val="00365053"/>
    <w:rsid w:val="00382D07"/>
    <w:rsid w:val="003958B0"/>
    <w:rsid w:val="003A330D"/>
    <w:rsid w:val="003B2DEE"/>
    <w:rsid w:val="003C64F9"/>
    <w:rsid w:val="003C6C31"/>
    <w:rsid w:val="003D7704"/>
    <w:rsid w:val="003E35C1"/>
    <w:rsid w:val="003F14FD"/>
    <w:rsid w:val="004018CA"/>
    <w:rsid w:val="004021B0"/>
    <w:rsid w:val="00404AEC"/>
    <w:rsid w:val="0040688B"/>
    <w:rsid w:val="00415240"/>
    <w:rsid w:val="00426F4F"/>
    <w:rsid w:val="00433CD1"/>
    <w:rsid w:val="0043536D"/>
    <w:rsid w:val="0044549A"/>
    <w:rsid w:val="00447315"/>
    <w:rsid w:val="00462D13"/>
    <w:rsid w:val="00465CE6"/>
    <w:rsid w:val="00471044"/>
    <w:rsid w:val="00472490"/>
    <w:rsid w:val="00475896"/>
    <w:rsid w:val="00495B29"/>
    <w:rsid w:val="004A3900"/>
    <w:rsid w:val="004A4D3D"/>
    <w:rsid w:val="004B551E"/>
    <w:rsid w:val="004C0847"/>
    <w:rsid w:val="004C4ED7"/>
    <w:rsid w:val="004C61ED"/>
    <w:rsid w:val="004D0304"/>
    <w:rsid w:val="004D145C"/>
    <w:rsid w:val="004E01BB"/>
    <w:rsid w:val="004E3ADD"/>
    <w:rsid w:val="004E5AF7"/>
    <w:rsid w:val="00511256"/>
    <w:rsid w:val="00511EE6"/>
    <w:rsid w:val="00514675"/>
    <w:rsid w:val="00515879"/>
    <w:rsid w:val="0051725D"/>
    <w:rsid w:val="00532B1C"/>
    <w:rsid w:val="00535ABB"/>
    <w:rsid w:val="00537CFD"/>
    <w:rsid w:val="00550308"/>
    <w:rsid w:val="00561937"/>
    <w:rsid w:val="00570D85"/>
    <w:rsid w:val="005732D5"/>
    <w:rsid w:val="005845D6"/>
    <w:rsid w:val="00584D7C"/>
    <w:rsid w:val="00592ED3"/>
    <w:rsid w:val="00593A08"/>
    <w:rsid w:val="005A18E0"/>
    <w:rsid w:val="005A41C6"/>
    <w:rsid w:val="005A783D"/>
    <w:rsid w:val="005A7D63"/>
    <w:rsid w:val="005B10F8"/>
    <w:rsid w:val="005B31DA"/>
    <w:rsid w:val="005B3C3E"/>
    <w:rsid w:val="005B4576"/>
    <w:rsid w:val="005C347D"/>
    <w:rsid w:val="005C3A51"/>
    <w:rsid w:val="005C7817"/>
    <w:rsid w:val="005E48AB"/>
    <w:rsid w:val="005E5565"/>
    <w:rsid w:val="005F01FE"/>
    <w:rsid w:val="005F6943"/>
    <w:rsid w:val="00601E9F"/>
    <w:rsid w:val="0060776D"/>
    <w:rsid w:val="00611121"/>
    <w:rsid w:val="00621E1C"/>
    <w:rsid w:val="00644755"/>
    <w:rsid w:val="00645D18"/>
    <w:rsid w:val="006523F0"/>
    <w:rsid w:val="006652B4"/>
    <w:rsid w:val="00667D15"/>
    <w:rsid w:val="006760B7"/>
    <w:rsid w:val="00677F12"/>
    <w:rsid w:val="0068291F"/>
    <w:rsid w:val="00685462"/>
    <w:rsid w:val="00691048"/>
    <w:rsid w:val="00692D29"/>
    <w:rsid w:val="00694D7A"/>
    <w:rsid w:val="006951DC"/>
    <w:rsid w:val="006A0383"/>
    <w:rsid w:val="006A39A8"/>
    <w:rsid w:val="006A6D01"/>
    <w:rsid w:val="006B077F"/>
    <w:rsid w:val="006B15BB"/>
    <w:rsid w:val="006B3DA8"/>
    <w:rsid w:val="006C5E63"/>
    <w:rsid w:val="006D71A2"/>
    <w:rsid w:val="006E2399"/>
    <w:rsid w:val="006F222D"/>
    <w:rsid w:val="006F2F99"/>
    <w:rsid w:val="006F44F1"/>
    <w:rsid w:val="006F58B3"/>
    <w:rsid w:val="006F5BB2"/>
    <w:rsid w:val="00702218"/>
    <w:rsid w:val="00704ED8"/>
    <w:rsid w:val="00713340"/>
    <w:rsid w:val="00714E88"/>
    <w:rsid w:val="00717D43"/>
    <w:rsid w:val="007207F2"/>
    <w:rsid w:val="00723A7D"/>
    <w:rsid w:val="007257C3"/>
    <w:rsid w:val="00725FC7"/>
    <w:rsid w:val="00726059"/>
    <w:rsid w:val="0073246C"/>
    <w:rsid w:val="00735153"/>
    <w:rsid w:val="00744441"/>
    <w:rsid w:val="0074515F"/>
    <w:rsid w:val="0075712A"/>
    <w:rsid w:val="00760919"/>
    <w:rsid w:val="00765BB3"/>
    <w:rsid w:val="007702C8"/>
    <w:rsid w:val="007758F0"/>
    <w:rsid w:val="00782D74"/>
    <w:rsid w:val="007B5DCB"/>
    <w:rsid w:val="007C6612"/>
    <w:rsid w:val="007D2323"/>
    <w:rsid w:val="007D299B"/>
    <w:rsid w:val="007D7029"/>
    <w:rsid w:val="007F0F12"/>
    <w:rsid w:val="007F27F0"/>
    <w:rsid w:val="007F2A77"/>
    <w:rsid w:val="007F6966"/>
    <w:rsid w:val="00800E28"/>
    <w:rsid w:val="008060EE"/>
    <w:rsid w:val="00806669"/>
    <w:rsid w:val="00812614"/>
    <w:rsid w:val="00816F77"/>
    <w:rsid w:val="00826701"/>
    <w:rsid w:val="00832A70"/>
    <w:rsid w:val="008360E8"/>
    <w:rsid w:val="0084394F"/>
    <w:rsid w:val="008471A6"/>
    <w:rsid w:val="008548AB"/>
    <w:rsid w:val="008548DA"/>
    <w:rsid w:val="008655B5"/>
    <w:rsid w:val="008667B3"/>
    <w:rsid w:val="00881C83"/>
    <w:rsid w:val="00884739"/>
    <w:rsid w:val="008876B3"/>
    <w:rsid w:val="008968F9"/>
    <w:rsid w:val="00897188"/>
    <w:rsid w:val="008B1561"/>
    <w:rsid w:val="008B28E1"/>
    <w:rsid w:val="008B40D1"/>
    <w:rsid w:val="008C073B"/>
    <w:rsid w:val="008C0871"/>
    <w:rsid w:val="008C5699"/>
    <w:rsid w:val="008D4ECE"/>
    <w:rsid w:val="008D5247"/>
    <w:rsid w:val="008E0A13"/>
    <w:rsid w:val="008E5F05"/>
    <w:rsid w:val="008E6FCB"/>
    <w:rsid w:val="008E712E"/>
    <w:rsid w:val="008F0B96"/>
    <w:rsid w:val="008F4AB1"/>
    <w:rsid w:val="00900246"/>
    <w:rsid w:val="0090239A"/>
    <w:rsid w:val="00907482"/>
    <w:rsid w:val="00907EEA"/>
    <w:rsid w:val="009208EF"/>
    <w:rsid w:val="009266B8"/>
    <w:rsid w:val="00936B86"/>
    <w:rsid w:val="00951DEB"/>
    <w:rsid w:val="00955852"/>
    <w:rsid w:val="009610F3"/>
    <w:rsid w:val="00963EA6"/>
    <w:rsid w:val="0097362D"/>
    <w:rsid w:val="00984EF2"/>
    <w:rsid w:val="00991EDB"/>
    <w:rsid w:val="009A1DB4"/>
    <w:rsid w:val="009C2256"/>
    <w:rsid w:val="009C78D5"/>
    <w:rsid w:val="009D0966"/>
    <w:rsid w:val="009D0F5B"/>
    <w:rsid w:val="009D28E6"/>
    <w:rsid w:val="009D32B9"/>
    <w:rsid w:val="009D6625"/>
    <w:rsid w:val="009F0DDD"/>
    <w:rsid w:val="009F1A5B"/>
    <w:rsid w:val="009F3CF3"/>
    <w:rsid w:val="009F7511"/>
    <w:rsid w:val="009F762B"/>
    <w:rsid w:val="00A02999"/>
    <w:rsid w:val="00A0383C"/>
    <w:rsid w:val="00A0487F"/>
    <w:rsid w:val="00A16FF1"/>
    <w:rsid w:val="00A2149A"/>
    <w:rsid w:val="00A22820"/>
    <w:rsid w:val="00A22AC1"/>
    <w:rsid w:val="00A23063"/>
    <w:rsid w:val="00A2571D"/>
    <w:rsid w:val="00A335D4"/>
    <w:rsid w:val="00A3390A"/>
    <w:rsid w:val="00A348F0"/>
    <w:rsid w:val="00A357BD"/>
    <w:rsid w:val="00A4079F"/>
    <w:rsid w:val="00A42928"/>
    <w:rsid w:val="00A45CC1"/>
    <w:rsid w:val="00A47C6E"/>
    <w:rsid w:val="00A53A22"/>
    <w:rsid w:val="00A55CD9"/>
    <w:rsid w:val="00A62B95"/>
    <w:rsid w:val="00A6456E"/>
    <w:rsid w:val="00A730F4"/>
    <w:rsid w:val="00A833EC"/>
    <w:rsid w:val="00A90D92"/>
    <w:rsid w:val="00AA06AD"/>
    <w:rsid w:val="00AA1E95"/>
    <w:rsid w:val="00AA313B"/>
    <w:rsid w:val="00AA32DD"/>
    <w:rsid w:val="00AB127B"/>
    <w:rsid w:val="00AC7257"/>
    <w:rsid w:val="00AD1437"/>
    <w:rsid w:val="00AD5EE6"/>
    <w:rsid w:val="00AD6BEF"/>
    <w:rsid w:val="00AE156F"/>
    <w:rsid w:val="00AE2B42"/>
    <w:rsid w:val="00AE4006"/>
    <w:rsid w:val="00AE46BF"/>
    <w:rsid w:val="00AE472C"/>
    <w:rsid w:val="00AF0946"/>
    <w:rsid w:val="00AF0EA9"/>
    <w:rsid w:val="00AF1052"/>
    <w:rsid w:val="00AF17A6"/>
    <w:rsid w:val="00B016DD"/>
    <w:rsid w:val="00B06360"/>
    <w:rsid w:val="00B06D09"/>
    <w:rsid w:val="00B0703F"/>
    <w:rsid w:val="00B118AF"/>
    <w:rsid w:val="00B203D5"/>
    <w:rsid w:val="00B20E56"/>
    <w:rsid w:val="00B2379A"/>
    <w:rsid w:val="00B2489B"/>
    <w:rsid w:val="00B26CA4"/>
    <w:rsid w:val="00B37C71"/>
    <w:rsid w:val="00B37F53"/>
    <w:rsid w:val="00B44DFD"/>
    <w:rsid w:val="00B47F94"/>
    <w:rsid w:val="00B52557"/>
    <w:rsid w:val="00B54D7E"/>
    <w:rsid w:val="00B557B4"/>
    <w:rsid w:val="00B654F9"/>
    <w:rsid w:val="00B66B6B"/>
    <w:rsid w:val="00B7377C"/>
    <w:rsid w:val="00B7552E"/>
    <w:rsid w:val="00B822F8"/>
    <w:rsid w:val="00B870F3"/>
    <w:rsid w:val="00B92579"/>
    <w:rsid w:val="00BA0864"/>
    <w:rsid w:val="00BB7F4D"/>
    <w:rsid w:val="00BC516D"/>
    <w:rsid w:val="00BD42C2"/>
    <w:rsid w:val="00BD4F4D"/>
    <w:rsid w:val="00BE1C09"/>
    <w:rsid w:val="00BE371A"/>
    <w:rsid w:val="00BF7D23"/>
    <w:rsid w:val="00C06F6D"/>
    <w:rsid w:val="00C13DEB"/>
    <w:rsid w:val="00C30AD7"/>
    <w:rsid w:val="00C34A8A"/>
    <w:rsid w:val="00C36459"/>
    <w:rsid w:val="00C4140F"/>
    <w:rsid w:val="00C4722E"/>
    <w:rsid w:val="00C555BB"/>
    <w:rsid w:val="00C55AE6"/>
    <w:rsid w:val="00C63CD2"/>
    <w:rsid w:val="00C71F6A"/>
    <w:rsid w:val="00C7261C"/>
    <w:rsid w:val="00C740E5"/>
    <w:rsid w:val="00C9188D"/>
    <w:rsid w:val="00C93357"/>
    <w:rsid w:val="00C93788"/>
    <w:rsid w:val="00C96159"/>
    <w:rsid w:val="00CA7A80"/>
    <w:rsid w:val="00CB5E19"/>
    <w:rsid w:val="00CD5EAA"/>
    <w:rsid w:val="00CE2A1A"/>
    <w:rsid w:val="00CF20C4"/>
    <w:rsid w:val="00D02E28"/>
    <w:rsid w:val="00D07CB1"/>
    <w:rsid w:val="00D16797"/>
    <w:rsid w:val="00D20243"/>
    <w:rsid w:val="00D24532"/>
    <w:rsid w:val="00D26899"/>
    <w:rsid w:val="00D311B7"/>
    <w:rsid w:val="00D44383"/>
    <w:rsid w:val="00D505B3"/>
    <w:rsid w:val="00D51211"/>
    <w:rsid w:val="00D541D5"/>
    <w:rsid w:val="00D605C3"/>
    <w:rsid w:val="00D64078"/>
    <w:rsid w:val="00D64FF4"/>
    <w:rsid w:val="00D73271"/>
    <w:rsid w:val="00D73300"/>
    <w:rsid w:val="00D946F7"/>
    <w:rsid w:val="00D97774"/>
    <w:rsid w:val="00DA3E74"/>
    <w:rsid w:val="00DB2B95"/>
    <w:rsid w:val="00DB4832"/>
    <w:rsid w:val="00DC5C4F"/>
    <w:rsid w:val="00DC64DB"/>
    <w:rsid w:val="00DD1318"/>
    <w:rsid w:val="00DD5E22"/>
    <w:rsid w:val="00DD7651"/>
    <w:rsid w:val="00DE112E"/>
    <w:rsid w:val="00DE2317"/>
    <w:rsid w:val="00DE2B3D"/>
    <w:rsid w:val="00DE5A90"/>
    <w:rsid w:val="00DE5A9E"/>
    <w:rsid w:val="00E04736"/>
    <w:rsid w:val="00E064E5"/>
    <w:rsid w:val="00E07868"/>
    <w:rsid w:val="00E107EC"/>
    <w:rsid w:val="00E13899"/>
    <w:rsid w:val="00E1433E"/>
    <w:rsid w:val="00E3239B"/>
    <w:rsid w:val="00E357DC"/>
    <w:rsid w:val="00E42640"/>
    <w:rsid w:val="00E54839"/>
    <w:rsid w:val="00E56C61"/>
    <w:rsid w:val="00E61F31"/>
    <w:rsid w:val="00E66F12"/>
    <w:rsid w:val="00E75FA0"/>
    <w:rsid w:val="00E81EB4"/>
    <w:rsid w:val="00E950B3"/>
    <w:rsid w:val="00E95A56"/>
    <w:rsid w:val="00EA1501"/>
    <w:rsid w:val="00EA4C20"/>
    <w:rsid w:val="00EB1EAF"/>
    <w:rsid w:val="00EB7158"/>
    <w:rsid w:val="00EC1ACE"/>
    <w:rsid w:val="00EC3E9C"/>
    <w:rsid w:val="00EC454D"/>
    <w:rsid w:val="00ED1811"/>
    <w:rsid w:val="00EE54C5"/>
    <w:rsid w:val="00EE7C6F"/>
    <w:rsid w:val="00F03585"/>
    <w:rsid w:val="00F03FDE"/>
    <w:rsid w:val="00F04833"/>
    <w:rsid w:val="00F04FE0"/>
    <w:rsid w:val="00F0524D"/>
    <w:rsid w:val="00F130AD"/>
    <w:rsid w:val="00F1544C"/>
    <w:rsid w:val="00F15F6B"/>
    <w:rsid w:val="00F166A9"/>
    <w:rsid w:val="00F173BF"/>
    <w:rsid w:val="00F2333A"/>
    <w:rsid w:val="00F3170C"/>
    <w:rsid w:val="00F3794E"/>
    <w:rsid w:val="00F41274"/>
    <w:rsid w:val="00F645C1"/>
    <w:rsid w:val="00F7122B"/>
    <w:rsid w:val="00F82A91"/>
    <w:rsid w:val="00F837DF"/>
    <w:rsid w:val="00F83894"/>
    <w:rsid w:val="00F84AF9"/>
    <w:rsid w:val="00F862F8"/>
    <w:rsid w:val="00F869E3"/>
    <w:rsid w:val="00F87D70"/>
    <w:rsid w:val="00F93E07"/>
    <w:rsid w:val="00F96E0D"/>
    <w:rsid w:val="00FA4F98"/>
    <w:rsid w:val="00FA6FEA"/>
    <w:rsid w:val="00FA7FE0"/>
    <w:rsid w:val="00FB6364"/>
    <w:rsid w:val="00FC2513"/>
    <w:rsid w:val="00FD2407"/>
    <w:rsid w:val="00FD56EE"/>
    <w:rsid w:val="00FD57AC"/>
    <w:rsid w:val="00FD7273"/>
    <w:rsid w:val="00FE0EDF"/>
    <w:rsid w:val="00FE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A0CE"/>
  <w15:docId w15:val="{210F9AD2-5170-4244-B534-524AA6B5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160"/>
      <w:textAlignment w:val="baseline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basedOn w:val="Numatytasispastraiposriftas"/>
  </w:style>
  <w:style w:type="paragraph" w:customStyle="1" w:styleId="DiagramaDiagramaChar">
    <w:name w:val="Diagrama Diagrama Char"/>
    <w:basedOn w:val="prastasis"/>
    <w:pPr>
      <w:suppressAutoHyphens w:val="0"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  <w:style w:type="paragraph" w:styleId="Debesliotekstas">
    <w:name w:val="Balloon Text"/>
    <w:basedOn w:val="prastasi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rPr>
      <w:rFonts w:ascii="Segoe UI" w:hAnsi="Segoe UI" w:cs="Segoe UI"/>
      <w:sz w:val="18"/>
      <w:szCs w:val="18"/>
    </w:rPr>
  </w:style>
  <w:style w:type="paragraph" w:customStyle="1" w:styleId="DiagramaDiagramaChar0">
    <w:name w:val="Diagrama Diagrama Char"/>
    <w:basedOn w:val="prastasis"/>
    <w:pPr>
      <w:suppressAutoHyphens w:val="0"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  <w:style w:type="paragraph" w:styleId="Pataisymai">
    <w:name w:val="Revision"/>
    <w:pPr>
      <w:autoSpaceDN w:val="0"/>
    </w:pPr>
    <w:rPr>
      <w:sz w:val="22"/>
      <w:szCs w:val="22"/>
      <w:lang w:val="lt-LT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</w:style>
  <w:style w:type="paragraph" w:customStyle="1" w:styleId="DiagramaDiagramaChar1">
    <w:name w:val="Diagrama Diagrama Char"/>
    <w:basedOn w:val="prastasis"/>
    <w:pPr>
      <w:suppressAutoHyphens w:val="0"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iagramaDiagramaChar2">
    <w:name w:val="Diagrama Diagrama Char"/>
    <w:basedOn w:val="prastasis"/>
    <w:rsid w:val="00254C6C"/>
    <w:pPr>
      <w:suppressAutoHyphens w:val="0"/>
      <w:autoSpaceDN/>
      <w:spacing w:line="240" w:lineRule="exact"/>
      <w:textAlignment w:val="auto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9d47bee015142b499e346ac386f8c1b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4982D-21E8-40E1-A880-D255DAE0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79d47bee015142b499e346ac386f8c1b</Template>
  <TotalTime>4</TotalTime>
  <Pages>5</Pages>
  <Words>1438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VIETINĖS REIKŠMĖS KELIŲ OBJEKTŲ FINANSAVIMO 2026-2028 METŲ PRIORITETINĖS EILĖS PATVIRTINIMO (PRIEDAS)</vt:lpstr>
      <vt:lpstr>DĖL SKUODO RAJONO SAVIVALDYBĖS VIETINĖS REIKŠMĖS KELIŲ OBJEKTŲ FINANSAVIMO 2025-2027 METŲ PRIORITETINĖS EILĖS PATVIRTINIMO</vt:lpstr>
    </vt:vector>
  </TitlesOfParts>
  <Manager>2026-02-26</Manager>
  <Company/>
  <LinksUpToDate>false</LinksUpToDate>
  <CharactersWithSpaces>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VIETINĖS REIKŠMĖS KELIŲ OBJEKTŲ FINANSAVIMO 2026-2028 METŲ PRIORITETINĖS EILĖS PATVIRTINIMO (PRIEDAS)</dc:title>
  <dc:subject>T9-36</dc:subject>
  <dc:creator>SKUODO RAJONO SAVIVALDYBĖS TARYBA</dc:creator>
  <cp:keywords/>
  <cp:lastModifiedBy>Sadauskienė, Dalia</cp:lastModifiedBy>
  <cp:revision>3</cp:revision>
  <cp:lastPrinted>2026-02-09T11:54:00Z</cp:lastPrinted>
  <dcterms:created xsi:type="dcterms:W3CDTF">2026-08-17T08:49:00Z</dcterms:created>
  <dcterms:modified xsi:type="dcterms:W3CDTF">2026-08-17T08:53:00Z</dcterms:modified>
  <cp:category>PRIEDAS</cp:category>
</cp:coreProperties>
</file>